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872F4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NAYLER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1B6EE9D6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Newland.</w:t>
      </w:r>
    </w:p>
    <w:p w14:paraId="090D7F80" w14:textId="77777777" w:rsidR="00D53BC4" w:rsidRDefault="00D53BC4" w:rsidP="00D53BC4">
      <w:pPr>
        <w:pStyle w:val="NoSpacing"/>
        <w:rPr>
          <w:rFonts w:cs="Times New Roman"/>
          <w:szCs w:val="24"/>
        </w:rPr>
      </w:pPr>
    </w:p>
    <w:p w14:paraId="65E11349" w14:textId="77777777" w:rsidR="00D53BC4" w:rsidRDefault="00D53BC4" w:rsidP="00D53BC4">
      <w:pPr>
        <w:pStyle w:val="NoSpacing"/>
        <w:rPr>
          <w:rFonts w:cs="Times New Roman"/>
          <w:szCs w:val="24"/>
        </w:rPr>
      </w:pPr>
    </w:p>
    <w:p w14:paraId="06ADC3CB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Dec.1414</w:t>
      </w:r>
      <w:r>
        <w:rPr>
          <w:rFonts w:cs="Times New Roman"/>
          <w:szCs w:val="24"/>
        </w:rPr>
        <w:tab/>
        <w:t>He was on a commission to levy and collect from all cities, boroughs and</w:t>
      </w:r>
    </w:p>
    <w:p w14:paraId="533D0847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</w:t>
      </w:r>
    </w:p>
    <w:p w14:paraId="67737B36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possessions and from others both great and small in Gloucestershire</w:t>
      </w:r>
    </w:p>
    <w:p w14:paraId="544AA447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taxes of two whole fifteenths and tenths.</w:t>
      </w:r>
    </w:p>
    <w:p w14:paraId="4E8D1394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p.85)</w:t>
      </w:r>
    </w:p>
    <w:p w14:paraId="1535022A" w14:textId="77777777" w:rsidR="00D53BC4" w:rsidRDefault="00D53BC4" w:rsidP="00D53BC4">
      <w:pPr>
        <w:pStyle w:val="NoSpacing"/>
        <w:rPr>
          <w:rFonts w:cs="Times New Roman"/>
          <w:szCs w:val="24"/>
        </w:rPr>
      </w:pPr>
    </w:p>
    <w:p w14:paraId="2DA0C03A" w14:textId="77777777" w:rsidR="00D53BC4" w:rsidRDefault="00D53BC4" w:rsidP="00D53BC4">
      <w:pPr>
        <w:pStyle w:val="NoSpacing"/>
        <w:rPr>
          <w:rFonts w:cs="Times New Roman"/>
          <w:szCs w:val="24"/>
        </w:rPr>
      </w:pPr>
    </w:p>
    <w:p w14:paraId="0AFB490A" w14:textId="77777777" w:rsidR="00D53BC4" w:rsidRDefault="00D53BC4" w:rsidP="00D53B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October 2024</w:t>
      </w:r>
    </w:p>
    <w:p w14:paraId="5EFFD30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E9064" w14:textId="77777777" w:rsidR="00D53BC4" w:rsidRDefault="00D53BC4" w:rsidP="009139A6">
      <w:r>
        <w:separator/>
      </w:r>
    </w:p>
  </w:endnote>
  <w:endnote w:type="continuationSeparator" w:id="0">
    <w:p w14:paraId="14C279F6" w14:textId="77777777" w:rsidR="00D53BC4" w:rsidRDefault="00D53B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E52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AFB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95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E5797" w14:textId="77777777" w:rsidR="00D53BC4" w:rsidRDefault="00D53BC4" w:rsidP="009139A6">
      <w:r>
        <w:separator/>
      </w:r>
    </w:p>
  </w:footnote>
  <w:footnote w:type="continuationSeparator" w:id="0">
    <w:p w14:paraId="1519FA09" w14:textId="77777777" w:rsidR="00D53BC4" w:rsidRDefault="00D53B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594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B5C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9D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C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323F3"/>
    <w:rsid w:val="00D53BC4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A9C09"/>
  <w15:chartTrackingRefBased/>
  <w15:docId w15:val="{C95B5E1F-04A4-4A7C-9986-51A379C6E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2024-11-01T18:02:00Z</dcterms:created>
  <dcterms:modified xsi:type="dcterms:W3CDTF">2024-11-01T18:02:00Z</dcterms:modified>
</cp:coreProperties>
</file>